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C0" w:rsidRDefault="00C43521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C0" w:rsidRDefault="00A07AC0" w:rsidP="00A07AC0">
      <w:pPr>
        <w:rPr>
          <w:lang w:val="en-US"/>
        </w:rPr>
      </w:pPr>
    </w:p>
    <w:p w:rsidR="00A07AC0" w:rsidRDefault="00BB359B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A07AC0" w:rsidRDefault="00A07AC0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07AC0" w:rsidRPr="00BB359B" w:rsidRDefault="00A07AC0" w:rsidP="00A07AC0">
      <w:pPr>
        <w:jc w:val="center"/>
        <w:rPr>
          <w:sz w:val="28"/>
          <w:szCs w:val="28"/>
        </w:rPr>
      </w:pPr>
    </w:p>
    <w:p w:rsidR="00BB359B" w:rsidRPr="00BB359B" w:rsidRDefault="00BB359B" w:rsidP="00A07AC0">
      <w:pPr>
        <w:jc w:val="center"/>
        <w:rPr>
          <w:sz w:val="28"/>
          <w:szCs w:val="28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07AC0" w:rsidRDefault="00A07AC0" w:rsidP="00A07AC0">
      <w:pPr>
        <w:pStyle w:val="a5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A07AC0" w:rsidRDefault="001E149C" w:rsidP="00A07AC0">
      <w:pPr>
        <w:pStyle w:val="a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15.11.2021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2155-ра</w:t>
      </w:r>
    </w:p>
    <w:p w:rsidR="00A07AC0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 внесении изменений </w:t>
      </w:r>
    </w:p>
    <w:p w:rsidR="00BB359B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распоряжение администрации </w:t>
      </w:r>
    </w:p>
    <w:p w:rsidR="00BB359B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города </w:t>
      </w:r>
      <w:r w:rsidR="00BB359B">
        <w:rPr>
          <w:b w:val="0"/>
          <w:sz w:val="28"/>
          <w:szCs w:val="28"/>
        </w:rPr>
        <w:t xml:space="preserve"> </w:t>
      </w:r>
      <w:r w:rsidRPr="00632414">
        <w:rPr>
          <w:b w:val="0"/>
          <w:sz w:val="28"/>
          <w:szCs w:val="28"/>
        </w:rPr>
        <w:t xml:space="preserve">от 30.08.2021 №1639-ра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«О прогнозе социально-экономического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развития муниципального образования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городской округ Пыть-Ях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на 2022 год и на плановый период 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2023 и 2024 годов»</w:t>
      </w: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5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8D79F6">
      <w:pPr>
        <w:pStyle w:val="a5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455FD3" w:rsidRPr="00632414">
        <w:rPr>
          <w:b w:val="0"/>
          <w:sz w:val="28"/>
          <w:szCs w:val="28"/>
        </w:rPr>
        <w:t>28.03.2016 №60-па</w:t>
      </w:r>
      <w:r w:rsidRPr="00632414">
        <w:rPr>
          <w:b w:val="0"/>
          <w:sz w:val="28"/>
          <w:szCs w:val="28"/>
        </w:rPr>
        <w:t xml:space="preserve"> «О порядке </w:t>
      </w:r>
      <w:r w:rsidR="00455FD3" w:rsidRPr="00632414">
        <w:rPr>
          <w:b w:val="0"/>
          <w:sz w:val="28"/>
          <w:szCs w:val="28"/>
        </w:rPr>
        <w:t>разработки, корректировки, утверждения (одобрения), осуществления мониторинга и контроля реализации прогноза социально-экономического развития муниципального образования городской округ город Пыть-Ях на среднесрочный и долгосрочный периоды</w:t>
      </w:r>
      <w:r w:rsidRPr="00632414">
        <w:rPr>
          <w:b w:val="0"/>
          <w:sz w:val="28"/>
          <w:szCs w:val="28"/>
        </w:rPr>
        <w:t>»</w:t>
      </w:r>
      <w:r w:rsidR="005E150D">
        <w:rPr>
          <w:b w:val="0"/>
          <w:sz w:val="28"/>
          <w:szCs w:val="28"/>
        </w:rPr>
        <w:t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период»</w:t>
      </w:r>
      <w:r w:rsidR="00BB359B">
        <w:rPr>
          <w:b w:val="0"/>
          <w:sz w:val="28"/>
          <w:szCs w:val="28"/>
        </w:rPr>
        <w:t>,</w:t>
      </w:r>
      <w:r w:rsidR="005E150D">
        <w:rPr>
          <w:b w:val="0"/>
          <w:sz w:val="28"/>
          <w:szCs w:val="28"/>
        </w:rPr>
        <w:t xml:space="preserve"> </w:t>
      </w:r>
      <w:r w:rsidR="008D79F6" w:rsidRPr="00632414">
        <w:rPr>
          <w:b w:val="0"/>
          <w:sz w:val="28"/>
          <w:szCs w:val="28"/>
        </w:rPr>
        <w:t xml:space="preserve">внести в распоряжение администрации города от 30.08.2021 №1639-ра «О прогнозе социально-экономического развития </w:t>
      </w:r>
      <w:r w:rsidR="008D79F6" w:rsidRPr="00632414">
        <w:rPr>
          <w:b w:val="0"/>
          <w:sz w:val="28"/>
          <w:szCs w:val="28"/>
        </w:rPr>
        <w:lastRenderedPageBreak/>
        <w:t>муниципального образования городской округ Пыть-Ях на 2022 год и на плановый период 2023 и 2024 годов» следующие изменения</w:t>
      </w:r>
      <w:r w:rsidRPr="00632414">
        <w:rPr>
          <w:b w:val="0"/>
          <w:sz w:val="28"/>
          <w:szCs w:val="28"/>
        </w:rPr>
        <w:t>:</w:t>
      </w:r>
    </w:p>
    <w:p w:rsidR="00A07AC0" w:rsidRPr="00632414" w:rsidRDefault="00A07AC0" w:rsidP="008D79F6">
      <w:pPr>
        <w:pStyle w:val="a5"/>
        <w:jc w:val="both"/>
        <w:rPr>
          <w:b w:val="0"/>
          <w:sz w:val="28"/>
          <w:szCs w:val="28"/>
        </w:rPr>
      </w:pPr>
    </w:p>
    <w:p w:rsidR="00A07AC0" w:rsidRDefault="00A07AC0" w:rsidP="00A07AC0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BB359B" w:rsidRPr="00632414" w:rsidRDefault="00BB359B" w:rsidP="00A07AC0">
      <w:pPr>
        <w:pStyle w:val="a5"/>
        <w:ind w:left="709" w:hanging="709"/>
        <w:jc w:val="both"/>
        <w:rPr>
          <w:b w:val="0"/>
          <w:sz w:val="28"/>
          <w:szCs w:val="28"/>
        </w:rPr>
      </w:pPr>
    </w:p>
    <w:p w:rsidR="00D84C88" w:rsidRPr="00632414" w:rsidRDefault="00BB359B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Приложения</w:t>
      </w:r>
      <w:r w:rsidR="00D84C88" w:rsidRPr="00632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№№1, 2 </w:t>
      </w:r>
      <w:r w:rsidR="00D84C88" w:rsidRPr="00632414">
        <w:rPr>
          <w:sz w:val="28"/>
          <w:szCs w:val="28"/>
        </w:rPr>
        <w:t>к распоряжению</w:t>
      </w:r>
      <w:r w:rsidR="00D84C88" w:rsidRPr="00632414">
        <w:rPr>
          <w:bCs/>
          <w:sz w:val="28"/>
          <w:szCs w:val="28"/>
        </w:rPr>
        <w:t xml:space="preserve"> изложить в новой редакции согласно </w:t>
      </w:r>
      <w:r w:rsidRPr="00632414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иложениям </w:t>
      </w:r>
      <w:r w:rsidRPr="0063241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№1,2.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A07AC0" w:rsidRPr="00632414" w:rsidRDefault="00A07AC0" w:rsidP="00A07AC0">
      <w:pPr>
        <w:pStyle w:val="a5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92EDF" w:rsidRPr="00632414" w:rsidRDefault="00A07AC0" w:rsidP="00A07AC0">
      <w:pPr>
        <w:pStyle w:val="a4"/>
        <w:rPr>
          <w:sz w:val="28"/>
          <w:szCs w:val="28"/>
        </w:rPr>
      </w:pPr>
      <w:r w:rsidRPr="00632414">
        <w:rPr>
          <w:sz w:val="28"/>
          <w:szCs w:val="28"/>
        </w:rPr>
        <w:t>Глава города Пыть-Яха</w:t>
      </w:r>
      <w:r w:rsidRPr="00632414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455FD3" w:rsidRPr="00632414" w:rsidRDefault="00455FD3" w:rsidP="00003EA8">
      <w:pPr>
        <w:pStyle w:val="a4"/>
        <w:rPr>
          <w:sz w:val="28"/>
          <w:szCs w:val="28"/>
        </w:rPr>
      </w:pPr>
    </w:p>
    <w:p w:rsidR="00455FD3" w:rsidRPr="00632414" w:rsidRDefault="00455FD3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A07AC0" w:rsidRPr="00632414" w:rsidRDefault="00A07AC0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D84C88" w:rsidRPr="00632414" w:rsidRDefault="00D84C88" w:rsidP="00003EA8">
      <w:pPr>
        <w:pStyle w:val="a4"/>
        <w:rPr>
          <w:sz w:val="28"/>
          <w:szCs w:val="28"/>
        </w:rPr>
      </w:pPr>
    </w:p>
    <w:p w:rsidR="00063DFA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</w:t>
      </w:r>
      <w:r w:rsidRPr="00632414">
        <w:rPr>
          <w:bCs/>
          <w:sz w:val="28"/>
          <w:szCs w:val="28"/>
        </w:rPr>
        <w:t>Приложение №</w:t>
      </w:r>
      <w:r w:rsidR="00063DFA" w:rsidRPr="00632414">
        <w:rPr>
          <w:bCs/>
          <w:sz w:val="28"/>
          <w:szCs w:val="28"/>
        </w:rPr>
        <w:t xml:space="preserve"> </w:t>
      </w:r>
      <w:r w:rsidRPr="00632414">
        <w:rPr>
          <w:bCs/>
          <w:sz w:val="28"/>
          <w:szCs w:val="28"/>
        </w:rPr>
        <w:t>1</w:t>
      </w:r>
    </w:p>
    <w:p w:rsidR="00A92EDF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 распоряжению администрации</w:t>
      </w:r>
    </w:p>
    <w:p w:rsidR="00A92EDF" w:rsidRPr="00632414" w:rsidRDefault="00063DFA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</w:t>
      </w:r>
      <w:r w:rsidR="00A92EDF" w:rsidRPr="00632414">
        <w:rPr>
          <w:bCs/>
          <w:sz w:val="28"/>
          <w:szCs w:val="28"/>
        </w:rPr>
        <w:t>города Пыть-Яха</w:t>
      </w:r>
    </w:p>
    <w:p w:rsidR="00152F85" w:rsidRPr="00632414" w:rsidRDefault="001E149C" w:rsidP="00447281">
      <w:pPr>
        <w:pStyle w:val="a4"/>
        <w:tabs>
          <w:tab w:val="clear" w:pos="9355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15.11.2021 № 2155-ра</w:t>
      </w:r>
    </w:p>
    <w:p w:rsidR="00152F85" w:rsidRPr="00632414" w:rsidRDefault="00152F85" w:rsidP="00003EA8">
      <w:pPr>
        <w:pStyle w:val="a4"/>
        <w:rPr>
          <w:sz w:val="28"/>
          <w:szCs w:val="28"/>
        </w:rPr>
      </w:pP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Прогноз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 социально-экономического развития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муниципального о</w:t>
      </w:r>
      <w:r w:rsidR="007D5E09" w:rsidRPr="00632414">
        <w:rPr>
          <w:color w:val="000000"/>
          <w:sz w:val="28"/>
          <w:szCs w:val="28"/>
        </w:rPr>
        <w:t xml:space="preserve">бразования городской округ </w:t>
      </w:r>
      <w:r w:rsidRPr="00632414">
        <w:rPr>
          <w:color w:val="000000"/>
          <w:sz w:val="28"/>
          <w:szCs w:val="28"/>
        </w:rPr>
        <w:t xml:space="preserve">Пыть-Ях </w:t>
      </w:r>
    </w:p>
    <w:p w:rsidR="005A6EBC" w:rsidRPr="00632414" w:rsidRDefault="00841758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на 202</w:t>
      </w:r>
      <w:r w:rsidR="0030325D" w:rsidRPr="00632414">
        <w:rPr>
          <w:color w:val="000000"/>
          <w:sz w:val="28"/>
          <w:szCs w:val="28"/>
        </w:rPr>
        <w:t>2</w:t>
      </w:r>
      <w:r w:rsidR="005A6EBC" w:rsidRPr="00632414">
        <w:rPr>
          <w:color w:val="000000"/>
          <w:sz w:val="28"/>
          <w:szCs w:val="28"/>
        </w:rPr>
        <w:t xml:space="preserve"> год и</w:t>
      </w:r>
      <w:r w:rsidRPr="00632414">
        <w:rPr>
          <w:color w:val="000000"/>
          <w:sz w:val="28"/>
          <w:szCs w:val="28"/>
        </w:rPr>
        <w:t xml:space="preserve"> на</w:t>
      </w:r>
      <w:r w:rsidR="005A6EBC" w:rsidRPr="00632414">
        <w:rPr>
          <w:color w:val="000000"/>
          <w:sz w:val="28"/>
          <w:szCs w:val="28"/>
        </w:rPr>
        <w:t xml:space="preserve"> плановый период </w:t>
      </w:r>
      <w:r w:rsidRPr="00632414">
        <w:rPr>
          <w:color w:val="000000"/>
          <w:sz w:val="28"/>
          <w:szCs w:val="28"/>
        </w:rPr>
        <w:t>202</w:t>
      </w:r>
      <w:r w:rsidR="0030325D" w:rsidRPr="00632414">
        <w:rPr>
          <w:color w:val="000000"/>
          <w:sz w:val="28"/>
          <w:szCs w:val="28"/>
        </w:rPr>
        <w:t>3</w:t>
      </w:r>
      <w:r w:rsidRPr="00632414">
        <w:rPr>
          <w:color w:val="000000"/>
          <w:sz w:val="28"/>
          <w:szCs w:val="28"/>
        </w:rPr>
        <w:t xml:space="preserve"> и 202</w:t>
      </w:r>
      <w:r w:rsidR="0030325D" w:rsidRPr="00632414">
        <w:rPr>
          <w:color w:val="000000"/>
          <w:sz w:val="28"/>
          <w:szCs w:val="28"/>
        </w:rPr>
        <w:t>4</w:t>
      </w:r>
      <w:r w:rsidRPr="00632414">
        <w:rPr>
          <w:color w:val="000000"/>
          <w:sz w:val="28"/>
          <w:szCs w:val="28"/>
        </w:rPr>
        <w:t xml:space="preserve"> годов</w:t>
      </w:r>
    </w:p>
    <w:p w:rsidR="005A6EBC" w:rsidRPr="00632414" w:rsidRDefault="005A6EBC" w:rsidP="005A6EBC">
      <w:pPr>
        <w:jc w:val="center"/>
        <w:rPr>
          <w:color w:val="000000"/>
          <w:sz w:val="26"/>
          <w:szCs w:val="26"/>
        </w:rPr>
      </w:pPr>
    </w:p>
    <w:p w:rsidR="003340B8" w:rsidRPr="00632414" w:rsidRDefault="003340B8" w:rsidP="003340B8">
      <w:pPr>
        <w:pStyle w:val="a5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340B8" w:rsidRPr="00632414" w:rsidRDefault="003340B8" w:rsidP="003340B8">
      <w:pPr>
        <w:pStyle w:val="a5"/>
        <w:spacing w:line="360" w:lineRule="auto"/>
        <w:ind w:firstLine="567"/>
        <w:jc w:val="both"/>
        <w:rPr>
          <w:b w:val="0"/>
          <w:color w:val="000000"/>
          <w:sz w:val="28"/>
          <w:szCs w:val="28"/>
        </w:rPr>
      </w:pPr>
      <w:bookmarkStart w:id="1" w:name="_Toc136336773"/>
      <w:r w:rsidRPr="00632414">
        <w:rPr>
          <w:b w:val="0"/>
          <w:color w:val="000000"/>
          <w:sz w:val="28"/>
          <w:szCs w:val="28"/>
        </w:rPr>
        <w:t>Прогноз социально-экономического развития муниципального о</w:t>
      </w:r>
      <w:r w:rsidR="00E2028F" w:rsidRPr="00632414">
        <w:rPr>
          <w:b w:val="0"/>
          <w:color w:val="000000"/>
          <w:sz w:val="28"/>
          <w:szCs w:val="28"/>
        </w:rPr>
        <w:t>бразования городской округ</w:t>
      </w:r>
      <w:r w:rsidRPr="00632414">
        <w:rPr>
          <w:b w:val="0"/>
          <w:color w:val="000000"/>
          <w:sz w:val="28"/>
          <w:szCs w:val="28"/>
        </w:rPr>
        <w:t xml:space="preserve"> Пыть-Ях на 2022 год и плановый период 2023 и 2024 годов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3340B8" w:rsidRPr="00632414" w:rsidRDefault="003340B8" w:rsidP="003340B8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2019-2020 годы, </w:t>
      </w:r>
      <w:r w:rsidR="001709BE">
        <w:rPr>
          <w:color w:val="000000"/>
          <w:sz w:val="28"/>
          <w:szCs w:val="28"/>
        </w:rPr>
        <w:t>за 1 полугодие</w:t>
      </w:r>
      <w:r w:rsidRPr="00590D66">
        <w:rPr>
          <w:color w:val="000000"/>
          <w:sz w:val="28"/>
          <w:szCs w:val="28"/>
        </w:rPr>
        <w:t xml:space="preserve"> 2021</w:t>
      </w:r>
      <w:r w:rsidRPr="00632414">
        <w:rPr>
          <w:color w:val="000000"/>
          <w:sz w:val="28"/>
          <w:szCs w:val="28"/>
        </w:rPr>
        <w:t xml:space="preserve">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bookmarkEnd w:id="1"/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Прогноз социально-экономического развития города Пыть-Ях на 2022 год и плановый период до 2024 года выполнен в двух вариантах, первый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консервативный, второй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базовый.</w:t>
      </w:r>
    </w:p>
    <w:p w:rsidR="003340B8" w:rsidRPr="00632414" w:rsidRDefault="003340B8" w:rsidP="003340B8">
      <w:pPr>
        <w:tabs>
          <w:tab w:val="left" w:pos="6015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Основными показателями достигнутого уровня социально-экономического положения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6"/>
        <w:gridCol w:w="1399"/>
        <w:gridCol w:w="2053"/>
      </w:tblGrid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2021 год</w:t>
            </w:r>
          </w:p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(оценка)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632414">
              <w:rPr>
                <w:bCs/>
                <w:sz w:val="28"/>
                <w:szCs w:val="28"/>
                <w:lang w:val="en-US"/>
              </w:rPr>
              <w:t>CDE</w:t>
            </w:r>
            <w:r w:rsidRPr="00632414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19,98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137B23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274,7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287,8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="00E64C19" w:rsidRPr="00632414">
              <w:rPr>
                <w:bCs/>
                <w:sz w:val="28"/>
                <w:szCs w:val="28"/>
              </w:rPr>
              <w:t>тыс.</w:t>
            </w:r>
            <w:r w:rsidRPr="00632414">
              <w:rPr>
                <w:bCs/>
                <w:sz w:val="28"/>
                <w:szCs w:val="28"/>
              </w:rPr>
              <w:t>кв.м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17,00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B97845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30,5</w:t>
            </w:r>
            <w:r w:rsidR="003340B8" w:rsidRPr="00632414">
              <w:rPr>
                <w:bCs/>
                <w:sz w:val="28"/>
                <w:szCs w:val="28"/>
              </w:rPr>
              <w:t>0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3,55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3,65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Оборот розничной торговли,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3,93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4,25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0,44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sz w:val="28"/>
                <w:szCs w:val="28"/>
              </w:rPr>
              <w:t>микропредприятия</w:t>
            </w:r>
            <w:proofErr w:type="spellEnd"/>
            <w:r w:rsidRPr="00632414">
              <w:rPr>
                <w:sz w:val="28"/>
                <w:szCs w:val="28"/>
              </w:rPr>
              <w:t xml:space="preserve">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5,16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Реальные денежные доходы населения,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96,50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102,93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632414">
              <w:rPr>
                <w:bCs/>
                <w:sz w:val="28"/>
                <w:szCs w:val="28"/>
              </w:rPr>
              <w:t>тыс.чел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21,87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21,95</w:t>
            </w:r>
          </w:p>
        </w:tc>
      </w:tr>
      <w:tr w:rsidR="003340B8" w:rsidRPr="00632414" w:rsidTr="00F70CD9">
        <w:trPr>
          <w:trHeight w:val="364"/>
        </w:trPr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Реальная заработная плата работников организаций,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101,03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102,09</w:t>
            </w:r>
          </w:p>
        </w:tc>
      </w:tr>
    </w:tbl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Промышленное производство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2020 году. Оценка ожидаемых объемов отгруженных товаров в 2021 году осуществлена на основании статистических данных и сложившейся ситуации в стране в целом.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За 2020 год предприятиями промышленности отгружено товаров собственного производства на сумму 19,98 млрд. руб., что составляет 57,3% от общегородского выпуска товаров и услуг за год (34,85 млрд. руб.).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В 2021 году планируется производство товаров и услуг промышленного производства на </w:t>
      </w:r>
      <w:r w:rsidR="00137B23" w:rsidRPr="00632414">
        <w:rPr>
          <w:bCs/>
          <w:sz w:val="28"/>
          <w:szCs w:val="28"/>
        </w:rPr>
        <w:t>19,6</w:t>
      </w:r>
      <w:r w:rsidRPr="00632414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137B23" w:rsidRPr="00632414">
        <w:rPr>
          <w:bCs/>
          <w:sz w:val="28"/>
          <w:szCs w:val="28"/>
        </w:rPr>
        <w:t>86,34</w:t>
      </w:r>
      <w:r w:rsidRPr="00632414">
        <w:rPr>
          <w:bCs/>
          <w:sz w:val="28"/>
          <w:szCs w:val="28"/>
        </w:rPr>
        <w:t xml:space="preserve">%), к 2024 году прогнозируется </w:t>
      </w:r>
      <w:r w:rsidR="00137B23" w:rsidRPr="00632414">
        <w:rPr>
          <w:bCs/>
          <w:sz w:val="28"/>
          <w:szCs w:val="28"/>
        </w:rPr>
        <w:t>21,5 млрд. руб. (индекс 100,36</w:t>
      </w:r>
      <w:r w:rsidRPr="00632414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добыча полезных ископаемых – индекс производства </w:t>
      </w:r>
      <w:r w:rsidR="00137B23" w:rsidRPr="00632414">
        <w:rPr>
          <w:bCs/>
          <w:sz w:val="28"/>
          <w:szCs w:val="28"/>
        </w:rPr>
        <w:t>81,4</w:t>
      </w:r>
      <w:r w:rsidRPr="00632414">
        <w:rPr>
          <w:bCs/>
          <w:sz w:val="28"/>
          <w:szCs w:val="28"/>
        </w:rPr>
        <w:t>%; к 2024 году – 102,47%;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обрабатывающие производства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93,95</w:t>
      </w:r>
      <w:r w:rsidRPr="00632414">
        <w:rPr>
          <w:bCs/>
          <w:sz w:val="28"/>
          <w:szCs w:val="28"/>
        </w:rPr>
        <w:t>%; к 2024 году –100,19%;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индекс производства </w:t>
      </w:r>
      <w:r w:rsidR="00137B23" w:rsidRPr="00632414">
        <w:rPr>
          <w:bCs/>
          <w:sz w:val="28"/>
          <w:szCs w:val="28"/>
        </w:rPr>
        <w:t>75</w:t>
      </w:r>
      <w:r w:rsidRPr="00632414">
        <w:rPr>
          <w:bCs/>
          <w:sz w:val="28"/>
          <w:szCs w:val="28"/>
        </w:rPr>
        <w:t>%; к 2024 году – 100,0%;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водоснабжение; водоотведение, организация сбора утилизации отходов, деятельность по ликвидации загрязнений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91,29</w:t>
      </w:r>
      <w:r w:rsidRPr="00632414">
        <w:rPr>
          <w:bCs/>
          <w:sz w:val="28"/>
          <w:szCs w:val="28"/>
        </w:rPr>
        <w:t>%; к 2024 году – 100,0%.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632414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632414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 ГПЗ» филиал</w:t>
      </w:r>
      <w:r w:rsidRPr="00632414">
        <w:rPr>
          <w:bCs/>
          <w:sz w:val="28"/>
          <w:szCs w:val="28"/>
        </w:rPr>
        <w:t xml:space="preserve"> АО «</w:t>
      </w:r>
      <w:proofErr w:type="spellStart"/>
      <w:r w:rsidRPr="00632414">
        <w:rPr>
          <w:bCs/>
          <w:sz w:val="28"/>
          <w:szCs w:val="28"/>
        </w:rPr>
        <w:t>СибурТюменьГаз</w:t>
      </w:r>
      <w:proofErr w:type="spellEnd"/>
      <w:r w:rsidRPr="00632414">
        <w:rPr>
          <w:bCs/>
          <w:sz w:val="28"/>
          <w:szCs w:val="28"/>
        </w:rPr>
        <w:t xml:space="preserve">». </w:t>
      </w:r>
      <w:r w:rsidRPr="00632414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632414">
        <w:rPr>
          <w:sz w:val="28"/>
          <w:szCs w:val="28"/>
        </w:rPr>
        <w:t xml:space="preserve"> в 2020 году переработано 27,1 млрд. </w:t>
      </w:r>
      <w:proofErr w:type="spellStart"/>
      <w:r w:rsidRPr="00632414">
        <w:rPr>
          <w:sz w:val="28"/>
          <w:szCs w:val="28"/>
        </w:rPr>
        <w:t>куб.м</w:t>
      </w:r>
      <w:proofErr w:type="spellEnd"/>
      <w:r w:rsidRPr="00632414">
        <w:rPr>
          <w:sz w:val="28"/>
          <w:szCs w:val="28"/>
        </w:rPr>
        <w:t>. (94% к 2019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2020 год предприятием по основному виду деятельности оказано услуг на сумму 953,0 млн. руб. (95,6% к 2019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632414">
        <w:rPr>
          <w:sz w:val="28"/>
          <w:szCs w:val="28"/>
        </w:rPr>
        <w:t>Юганск</w:t>
      </w:r>
      <w:proofErr w:type="spellEnd"/>
      <w:r w:rsidRPr="00632414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По разделу «О</w:t>
      </w:r>
      <w:r w:rsidRPr="00632414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632414">
        <w:rPr>
          <w:sz w:val="28"/>
          <w:szCs w:val="28"/>
        </w:rPr>
        <w:t xml:space="preserve">ОАО «Тюменская </w:t>
      </w:r>
      <w:proofErr w:type="spellStart"/>
      <w:r w:rsidRPr="00632414">
        <w:rPr>
          <w:sz w:val="28"/>
          <w:szCs w:val="28"/>
        </w:rPr>
        <w:t>энергосбытовая</w:t>
      </w:r>
      <w:proofErr w:type="spellEnd"/>
      <w:r w:rsidRPr="00632414">
        <w:rPr>
          <w:sz w:val="28"/>
          <w:szCs w:val="28"/>
        </w:rPr>
        <w:t xml:space="preserve"> компания», ОАО «ЮТЭК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Региональные сети»,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 2020 год всего потреблено 138,87 млн. кВт. </w:t>
      </w:r>
      <w:r w:rsidR="00447281" w:rsidRPr="00632414">
        <w:rPr>
          <w:sz w:val="28"/>
          <w:szCs w:val="28"/>
        </w:rPr>
        <w:t>Ч</w:t>
      </w:r>
      <w:r w:rsidRPr="00632414">
        <w:rPr>
          <w:sz w:val="28"/>
          <w:szCs w:val="28"/>
        </w:rPr>
        <w:t xml:space="preserve">ас. </w:t>
      </w:r>
      <w:r w:rsidR="00447281" w:rsidRPr="00632414">
        <w:rPr>
          <w:sz w:val="28"/>
          <w:szCs w:val="28"/>
        </w:rPr>
        <w:t>Э</w:t>
      </w:r>
      <w:r w:rsidRPr="00632414">
        <w:rPr>
          <w:sz w:val="28"/>
          <w:szCs w:val="28"/>
        </w:rPr>
        <w:t xml:space="preserve">лектроэнергии (92,9% к 2019 году). К 2024 году объем потребления электроэнергии снизится на 3,3%, потребление составит на уровне 134,29 млн. </w:t>
      </w:r>
      <w:proofErr w:type="spellStart"/>
      <w:r w:rsidRPr="00632414">
        <w:rPr>
          <w:sz w:val="28"/>
          <w:szCs w:val="28"/>
        </w:rPr>
        <w:t>кВт.час</w:t>
      </w:r>
      <w:proofErr w:type="spellEnd"/>
      <w:r w:rsidRPr="00632414">
        <w:rPr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3340B8" w:rsidRPr="00632414" w:rsidRDefault="003340B8" w:rsidP="00F41CEF">
      <w:pPr>
        <w:keepNext/>
        <w:spacing w:line="360" w:lineRule="auto"/>
        <w:jc w:val="both"/>
        <w:outlineLvl w:val="0"/>
        <w:rPr>
          <w:kern w:val="28"/>
          <w:sz w:val="28"/>
          <w:szCs w:val="28"/>
        </w:rPr>
      </w:pPr>
    </w:p>
    <w:p w:rsidR="003340B8" w:rsidRPr="00632414" w:rsidRDefault="003340B8" w:rsidP="00F41CEF">
      <w:pPr>
        <w:keepNext/>
        <w:spacing w:line="360" w:lineRule="auto"/>
        <w:ind w:left="567"/>
        <w:jc w:val="both"/>
        <w:outlineLvl w:val="0"/>
        <w:rPr>
          <w:kern w:val="28"/>
          <w:sz w:val="28"/>
          <w:szCs w:val="28"/>
        </w:rPr>
      </w:pPr>
      <w:r w:rsidRPr="00632414">
        <w:rPr>
          <w:kern w:val="28"/>
          <w:sz w:val="28"/>
          <w:szCs w:val="28"/>
        </w:rPr>
        <w:t xml:space="preserve">Инвестиции </w:t>
      </w:r>
    </w:p>
    <w:p w:rsidR="003340B8" w:rsidRPr="00632414" w:rsidRDefault="003340B8" w:rsidP="003340B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2020 год составил 3 549,67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2020 год составил 2 958,06 млн. руб. (рост на 72,6% в действующих и на 63,7% в сопоставимых ценах относительно 2019 года).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Источниками финансирования инвестиций в основной капитал в 2020 году в большей части стали собственные средства (66,5%), доля привлеченных средств (бюджетных) составила 33,5%.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</w:t>
      </w:r>
      <w:r w:rsidR="00296F75" w:rsidRPr="00632414">
        <w:rPr>
          <w:sz w:val="28"/>
          <w:szCs w:val="28"/>
        </w:rPr>
        <w:t>2 609,6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 xml:space="preserve">., который предусматривает новое строительство </w:t>
      </w:r>
      <w:r w:rsidR="00296F75" w:rsidRPr="00632414">
        <w:rPr>
          <w:sz w:val="28"/>
          <w:szCs w:val="28"/>
        </w:rPr>
        <w:t>30</w:t>
      </w:r>
      <w:r w:rsidRPr="00632414">
        <w:rPr>
          <w:sz w:val="28"/>
          <w:szCs w:val="28"/>
        </w:rPr>
        <w:t xml:space="preserve"> объектов и техническое перевооружение (реконструкцию) 14 объектов. За 2020 год инвестировано всего 76,2 млн. рублей. </w:t>
      </w:r>
    </w:p>
    <w:p w:rsidR="003340B8" w:rsidRPr="00632414" w:rsidRDefault="003340B8" w:rsidP="003340B8">
      <w:pPr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году, по оценке, объем инвестиций в основной капитал за счет всех источников финансирования по полному кругу предприятий ожидается в сумме 3 646,28 млн. руб., к 2020 году в сопоставимых ценах составит 97,55%. К 2024 году объем инвестиций достигнет 3 740,53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>. (по базовому варианту), темп роста по отношению к 2020 году – 105,4%. Как и в предыдущие периоды, основную долю инвестиций будут составлять собственные средства предприятий (организаций).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2021-2024гг планируется инвестирование следующих направлений экономической деятельности города: 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</w:t>
      </w:r>
      <w:r w:rsidR="00F41CEF" w:rsidRPr="00632414">
        <w:rPr>
          <w:sz w:val="28"/>
          <w:szCs w:val="28"/>
        </w:rPr>
        <w:t xml:space="preserve">объекта в </w:t>
      </w:r>
      <w:proofErr w:type="spellStart"/>
      <w:r w:rsidR="00F41CEF" w:rsidRPr="00632414">
        <w:rPr>
          <w:sz w:val="28"/>
          <w:szCs w:val="28"/>
        </w:rPr>
        <w:t>мкр</w:t>
      </w:r>
      <w:proofErr w:type="spellEnd"/>
      <w:r w:rsidR="00F41CEF" w:rsidRPr="00632414">
        <w:rPr>
          <w:sz w:val="28"/>
          <w:szCs w:val="28"/>
        </w:rPr>
        <w:t xml:space="preserve">. №6 «Пионерный» (по договору пожертвования </w:t>
      </w:r>
      <w:r w:rsidRPr="00632414">
        <w:rPr>
          <w:sz w:val="28"/>
          <w:szCs w:val="28"/>
        </w:rPr>
        <w:t>ООО «РН-Юганскнефтегаз»);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объектов коммунального комплекса «ВОС-3», «ВОС-1 (2 очередь)» за счет бюджетных средств, строительство КНС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6 «Пионерный» (инвестор не определен);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транспортная система: ведутся подготовительные работы по реконструкции железнодорожного вокзала (инвестор ОАО «Российские железные дороги»).</w:t>
      </w:r>
    </w:p>
    <w:p w:rsidR="003340B8" w:rsidRPr="00632414" w:rsidRDefault="003340B8" w:rsidP="003340B8">
      <w:pPr>
        <w:tabs>
          <w:tab w:val="num" w:pos="540"/>
          <w:tab w:val="left" w:pos="567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</w:rPr>
        <w:t>Строительство</w:t>
      </w: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632414">
        <w:rPr>
          <w:sz w:val="28"/>
          <w:szCs w:val="28"/>
        </w:rPr>
        <w:tab/>
        <w:t xml:space="preserve">по чистому виду деятельности «Строительство» за 2020 год выполнены на сумму 1,50 млрд. руб.  (99,81% в сопоставимых ценах относительно 2019 года).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введено в эксплуатацию 17 003,0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 жилья (2019 год – 42 486,2 кв. м)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1 многоквартирный дом, 17 индивидуальных домов и 14 садовых домов. Годовой план общего объема жилищного строительства (30,0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>.) выполнен на 56,7%. Обеспеченность жильем по итогам 2020 года составила 18,7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 ожидается ввод 30,5 тыс. кв. метров, в течение 2022-2024 годов прогноз жилищного строительства составляет </w:t>
      </w:r>
      <w:r w:rsidR="0057736F" w:rsidRPr="00632414">
        <w:rPr>
          <w:sz w:val="28"/>
          <w:szCs w:val="28"/>
        </w:rPr>
        <w:t>37,2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>. метров.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Застройщиками многоквартирных домов являются ООО «УК «Центр Менеджмент» Д.У. ЗПИФ комбинированным «СПС </w:t>
      </w:r>
      <w:proofErr w:type="spellStart"/>
      <w:r w:rsidRPr="00632414">
        <w:rPr>
          <w:sz w:val="28"/>
          <w:szCs w:val="28"/>
        </w:rPr>
        <w:t>Югория</w:t>
      </w:r>
      <w:proofErr w:type="spellEnd"/>
      <w:r w:rsidRPr="00632414">
        <w:rPr>
          <w:sz w:val="28"/>
          <w:szCs w:val="28"/>
        </w:rPr>
        <w:t>» и ООО «Дорожно-строительное предприятие».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По состоянию на 01.01.2021 года общая площадь жилищного фонда составила 735,6 тыс. кв. м., увеличившись на 0,8% по сравнению с 2019 годом (729,7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.).  Основную долю жилых помещений – 95,9% составляет благоустроенное и пригодное для проживания жилье (699,3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метров), 4,1% - ветхий, аварийный и прочий жилищный фонд (30,4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19,0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объекты производственного и торгового назначения. Построен 1 торговый объект, общей площадью 1477,7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 – магазин «Перекресток»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№1 «Центральный».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Потребительский рынок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Розничный товарооборот в 2020 году сложился в пределах 3,93 млрд. рублей при индексе 117,96%, в 2021 году оценивается 4,25 млрд. руб. при индексе 102,15%, к 2024 году оборот торговли составит 4,76 млрд. руб. при индексе 100,19%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01.01.2021 года инфраструктуру потребительского рынка в городе составляют 17 торговых центров, 294 продовольственных, непродовольственных и универсальных магазина, а также 51 объект нестационарной торговли.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632414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40 торговых сетей федерального и регионального уровней в 69 торговых объектах общей площадью 15 576 </w:t>
      </w:r>
      <w:proofErr w:type="spellStart"/>
      <w:r w:rsidRPr="00632414">
        <w:rPr>
          <w:rFonts w:eastAsia="Calibri"/>
          <w:sz w:val="28"/>
          <w:szCs w:val="28"/>
        </w:rPr>
        <w:t>кв.м</w:t>
      </w:r>
      <w:proofErr w:type="spellEnd"/>
      <w:r w:rsidRPr="00632414">
        <w:rPr>
          <w:rFonts w:eastAsia="Calibri"/>
          <w:sz w:val="28"/>
          <w:szCs w:val="28"/>
        </w:rPr>
        <w:t xml:space="preserve">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</w:t>
      </w:r>
      <w:proofErr w:type="spellStart"/>
      <w:r w:rsidRPr="00632414">
        <w:rPr>
          <w:rFonts w:eastAsia="Calibri"/>
          <w:sz w:val="28"/>
          <w:szCs w:val="28"/>
        </w:rPr>
        <w:t>Ермолино</w:t>
      </w:r>
      <w:proofErr w:type="spellEnd"/>
      <w:r w:rsidRPr="00632414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632414">
        <w:rPr>
          <w:rFonts w:eastAsia="Calibri"/>
          <w:sz w:val="28"/>
          <w:szCs w:val="28"/>
        </w:rPr>
        <w:t>Галамарт</w:t>
      </w:r>
      <w:proofErr w:type="spellEnd"/>
      <w:r w:rsidRPr="00632414">
        <w:rPr>
          <w:rFonts w:eastAsia="Calibri"/>
          <w:sz w:val="28"/>
          <w:szCs w:val="28"/>
        </w:rPr>
        <w:t xml:space="preserve">», «Магнит </w:t>
      </w:r>
      <w:proofErr w:type="spellStart"/>
      <w:r w:rsidRPr="00632414">
        <w:rPr>
          <w:rFonts w:eastAsia="Calibri"/>
          <w:sz w:val="28"/>
          <w:szCs w:val="28"/>
        </w:rPr>
        <w:t>Косметик</w:t>
      </w:r>
      <w:proofErr w:type="spellEnd"/>
      <w:r w:rsidRPr="00632414">
        <w:rPr>
          <w:rFonts w:eastAsia="Calibri"/>
          <w:sz w:val="28"/>
          <w:szCs w:val="28"/>
        </w:rPr>
        <w:t>», «</w:t>
      </w:r>
      <w:proofErr w:type="spellStart"/>
      <w:r w:rsidRPr="00632414">
        <w:rPr>
          <w:rFonts w:eastAsia="Calibri"/>
          <w:sz w:val="28"/>
          <w:szCs w:val="28"/>
        </w:rPr>
        <w:t>Sela</w:t>
      </w:r>
      <w:proofErr w:type="spellEnd"/>
      <w:r w:rsidRPr="00632414">
        <w:rPr>
          <w:rFonts w:eastAsia="Calibri"/>
          <w:sz w:val="28"/>
          <w:szCs w:val="28"/>
        </w:rPr>
        <w:t>», «</w:t>
      </w:r>
      <w:r w:rsidRPr="00632414">
        <w:rPr>
          <w:rFonts w:eastAsia="Calibri"/>
          <w:sz w:val="28"/>
          <w:szCs w:val="28"/>
          <w:lang w:val="en-US"/>
        </w:rPr>
        <w:t>Fix</w:t>
      </w:r>
      <w:r w:rsidRPr="00632414">
        <w:rPr>
          <w:rFonts w:eastAsia="Calibri"/>
          <w:sz w:val="28"/>
          <w:szCs w:val="28"/>
        </w:rPr>
        <w:t xml:space="preserve"> </w:t>
      </w:r>
      <w:r w:rsidRPr="00632414">
        <w:rPr>
          <w:rFonts w:eastAsia="Calibri"/>
          <w:sz w:val="28"/>
          <w:szCs w:val="28"/>
          <w:lang w:val="en-US"/>
        </w:rPr>
        <w:t>price</w:t>
      </w:r>
      <w:r w:rsidRPr="00632414">
        <w:rPr>
          <w:rFonts w:eastAsia="Calibri"/>
          <w:sz w:val="28"/>
          <w:szCs w:val="28"/>
        </w:rPr>
        <w:t>» и другие.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100,49%), к 2024 году прогнозируется на уровне 0,51 млрд. руб., что составит 116,9% к 2020 году ценах соответствующих лет.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103,4% - в 2020 году; 105,2% - в 2021 году; 103,8% - в 2022 году; 104,0% - в 2023-2024 годах.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Уровень жизни населения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 xml:space="preserve">В 2020 году среднедушевые денежные доходы населения составили 37 836,81 рублей в месяц, реальные денежные доходы населения составили 96,50% к 2019 году, в 2021 году по оценке составят 102,93%, к 2024 году достигнут 102,71% по базовому варианту. </w:t>
      </w:r>
      <w:r w:rsidRPr="00632414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реальные располагаемые доходы населения.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3340B8" w:rsidRPr="00632414" w:rsidRDefault="003340B8" w:rsidP="003340B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Труд и занятость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конец 2020 года численность рабочей силы составила 25,77 тыс. человек. На 2021 год численность трудовых ресурсов оценивается в размере 25,94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2024 году увеличится до 26,03 тыс. человек по базовому варианту (101% к 2020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Численность занятых в экономике в 2020 году составила 21,87 тыс. человек населения, в 2021 году оценивается в 21,95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Среднемесячная заработная плата работников организаций в 2020 году составила 71 278,7 рублей, в 2021 году, по оценке, - 76 553,32 рублей (рост 7,4%), к 2024 году – 92 385,32 рублей (по базовому варианту), рост 29,6% к 2020 году.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2020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создано 141 временное рабочее место в муниципальных учреждениях, из них: 127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несовершеннолетних граждан в возрасте от  14 до 18 лет; 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проведения общественных работ; 2 – для безработных граждан, испытывающих трудности в поиске работы; 5 выпускников образовательных организаций высшего образования  в возрасте до 25 лет прошли стажировку в муниципальных учреждениях города. Создано 1 дополнительное рабочее место для инвалидов в МАОУ «Прогимназия «Созвездие».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Уровень регистрируемой безработицы в 2020 году составил 2,38% (в 2019 году 0,1%), коэффициент напряженности – 2,9 человек на 1 вакантное рабочее место (в 2019 году – 0,28). Реализация мероприятий государственной программы, а также отсутствие риска масштабного сокращения работников предприятий позволит удержать уровень зарегистрированной безработицы к 2024 году на уровне 0,2% по базовому варианту. 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Демография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2021 году среднегодовая численность населения составит 39,51 тыс. человек (на уровне 2019 года).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39,62 тыс. человек (по базовому варианту).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2020 году – 5,5 на 1000 человек населения, к 2024 году составит 7,0 на 1000 человек населения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</w:t>
      </w:r>
      <w:proofErr w:type="spellStart"/>
      <w:r w:rsidRPr="00632414">
        <w:rPr>
          <w:sz w:val="28"/>
          <w:szCs w:val="28"/>
        </w:rPr>
        <w:t>табакокурения</w:t>
      </w:r>
      <w:proofErr w:type="spellEnd"/>
      <w:r w:rsidRPr="00632414">
        <w:rPr>
          <w:sz w:val="28"/>
          <w:szCs w:val="28"/>
        </w:rPr>
        <w:t xml:space="preserve"> и алкоголизма. В результате ожидаемая продолжительность жизни прогнозируется на отметке 76,51 лет к 2024 году (74,3 лет в 2020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632414">
        <w:rPr>
          <w:sz w:val="28"/>
          <w:szCs w:val="28"/>
        </w:rPr>
        <w:t>инфраструктурно</w:t>
      </w:r>
      <w:proofErr w:type="spellEnd"/>
      <w:r w:rsidRPr="00632414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зафиксирован коэффициент миграционной убыли (-)0,35 тысяч человек, в 2021 году оценивается (-) 0,23 тысяч человек. К 2024 году миграционный прирост (убыль) прогнозируется на (-) 0,15 тысяч человек (по базовому варианту).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2022-2024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Бюджет муниципального образования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517C9D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Доходы бюджета муниципального образования на 2021 год утверждены решением Думы города от 14.12.2020 № 357 «О бюджете города Пыть-Яха на 2021 год и на плановый период 2022 и 2023 годов» </w:t>
      </w:r>
      <w:r w:rsidR="00517C9D" w:rsidRPr="00632414">
        <w:rPr>
          <w:sz w:val="28"/>
          <w:szCs w:val="28"/>
          <w:lang w:eastAsia="en-US"/>
        </w:rPr>
        <w:t>(в ред. от 29.09.2021 года №5).</w:t>
      </w:r>
      <w:r w:rsidR="00517C9D" w:rsidRPr="00632414">
        <w:rPr>
          <w:sz w:val="28"/>
          <w:szCs w:val="28"/>
        </w:rPr>
        <w:t xml:space="preserve"> У</w:t>
      </w:r>
      <w:r w:rsidRPr="00632414">
        <w:rPr>
          <w:sz w:val="28"/>
          <w:szCs w:val="28"/>
        </w:rPr>
        <w:t xml:space="preserve">точнённый объём доходов составил </w:t>
      </w:r>
      <w:r w:rsidR="0057736F" w:rsidRPr="00632414">
        <w:rPr>
          <w:color w:val="000000"/>
          <w:sz w:val="28"/>
          <w:szCs w:val="28"/>
        </w:rPr>
        <w:t>4 083,5</w:t>
      </w:r>
      <w:r w:rsidRPr="00632414">
        <w:rPr>
          <w:sz w:val="28"/>
          <w:szCs w:val="28"/>
        </w:rPr>
        <w:t xml:space="preserve"> млн</w:t>
      </w:r>
      <w:r w:rsidRPr="00632414">
        <w:rPr>
          <w:sz w:val="28"/>
          <w:szCs w:val="28"/>
          <w:lang w:eastAsia="en-US"/>
        </w:rPr>
        <w:t>. рублей. Прогнозные показатели на 2022- 2024 годы рассчитаны в объеме: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4 047,5 млн. рублей (консервативный) и </w:t>
      </w:r>
      <w:r w:rsidR="0057736F" w:rsidRPr="00632414">
        <w:rPr>
          <w:sz w:val="28"/>
          <w:szCs w:val="28"/>
          <w:lang w:eastAsia="en-US"/>
        </w:rPr>
        <w:t>3 439,6</w:t>
      </w:r>
      <w:r w:rsidRPr="00632414">
        <w:rPr>
          <w:sz w:val="28"/>
          <w:szCs w:val="28"/>
          <w:lang w:eastAsia="en-US"/>
        </w:rPr>
        <w:t xml:space="preserve"> млн. рублей (базовый)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3 417,0</w:t>
      </w:r>
      <w:r w:rsidRPr="00632414">
        <w:rPr>
          <w:sz w:val="28"/>
          <w:szCs w:val="28"/>
          <w:lang w:eastAsia="en-US"/>
        </w:rPr>
        <w:t xml:space="preserve"> млн. рублей базовый;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3 372,1</w:t>
      </w:r>
      <w:r w:rsidRPr="00632414">
        <w:rPr>
          <w:sz w:val="28"/>
          <w:szCs w:val="28"/>
          <w:lang w:eastAsia="en-US"/>
        </w:rPr>
        <w:t xml:space="preserve"> млн. рублей базовый.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Налоговые доходы муниципального образования сформированы главным образом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0,1930%;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 xml:space="preserve">транспортный налог </w:t>
      </w:r>
      <w:r w:rsidR="00447281" w:rsidRPr="00632414">
        <w:rPr>
          <w:bCs/>
          <w:sz w:val="28"/>
          <w:szCs w:val="28"/>
          <w:lang w:eastAsia="en-US"/>
        </w:rPr>
        <w:t>–</w:t>
      </w:r>
      <w:r w:rsidRPr="00632414">
        <w:rPr>
          <w:bCs/>
          <w:sz w:val="28"/>
          <w:szCs w:val="28"/>
          <w:lang w:eastAsia="en-US"/>
        </w:rPr>
        <w:t xml:space="preserve"> в размере 20%.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3340B8" w:rsidRPr="00632414" w:rsidRDefault="00517C9D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Уточненный о</w:t>
      </w:r>
      <w:r w:rsidR="003340B8" w:rsidRPr="00632414">
        <w:rPr>
          <w:bCs/>
          <w:sz w:val="28"/>
          <w:szCs w:val="28"/>
          <w:lang w:eastAsia="en-US"/>
        </w:rPr>
        <w:t xml:space="preserve">бъем безвозмездных поступлений </w:t>
      </w:r>
      <w:r w:rsidR="003340B8" w:rsidRPr="00632414">
        <w:rPr>
          <w:sz w:val="28"/>
          <w:szCs w:val="28"/>
          <w:lang w:eastAsia="en-US"/>
        </w:rPr>
        <w:t>утвержден в сумме 2</w:t>
      </w:r>
      <w:r w:rsidRPr="00632414">
        <w:rPr>
          <w:sz w:val="28"/>
          <w:szCs w:val="28"/>
          <w:lang w:eastAsia="en-US"/>
        </w:rPr>
        <w:t> 690,2</w:t>
      </w:r>
      <w:r w:rsidR="003340B8" w:rsidRPr="00632414">
        <w:rPr>
          <w:sz w:val="28"/>
          <w:szCs w:val="28"/>
          <w:lang w:eastAsia="en-US"/>
        </w:rPr>
        <w:t xml:space="preserve"> млн. рублей. Прогнозные показатели на 2022 </w:t>
      </w:r>
      <w:r w:rsidR="00447281" w:rsidRPr="00632414">
        <w:rPr>
          <w:sz w:val="28"/>
          <w:szCs w:val="28"/>
          <w:lang w:eastAsia="en-US"/>
        </w:rPr>
        <w:t>–</w:t>
      </w:r>
      <w:r w:rsidR="003340B8" w:rsidRPr="00632414">
        <w:rPr>
          <w:sz w:val="28"/>
          <w:szCs w:val="28"/>
          <w:lang w:eastAsia="en-US"/>
        </w:rPr>
        <w:t xml:space="preserve"> 2024 годы рассчитаны: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2022 год в сумме 2 707,85 млн. рублей (консервативный) и 2 000,8 млн. рублей (базовый)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2023 год в сумме 2 747,47 млн. рублей (консервативный) и 1 981,1 млн. рублей базовый;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2024 год в сумме 2 747,47 млн. рублей (консервативный) и 1 959,2 млн. рублей базовый.</w:t>
      </w:r>
    </w:p>
    <w:p w:rsidR="003340B8" w:rsidRPr="00632414" w:rsidRDefault="003340B8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С учётом всех внесённых изменений уточнённый объём расходов составил 4</w:t>
      </w:r>
      <w:r w:rsidR="009718F7" w:rsidRPr="00632414">
        <w:rPr>
          <w:sz w:val="28"/>
          <w:szCs w:val="28"/>
          <w:lang w:eastAsia="en-US"/>
        </w:rPr>
        <w:t> 832,6</w:t>
      </w:r>
      <w:r w:rsidRPr="00632414">
        <w:rPr>
          <w:sz w:val="28"/>
          <w:szCs w:val="28"/>
          <w:lang w:eastAsia="en-US"/>
        </w:rPr>
        <w:t xml:space="preserve"> млн. рублей. Прогнозные показатели на 2022- 2024 годы рассчитаны: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4 118,7 млн. рублей – консервативный вариант, </w:t>
      </w:r>
      <w:r w:rsidR="009718F7" w:rsidRPr="00632414">
        <w:rPr>
          <w:sz w:val="28"/>
          <w:szCs w:val="28"/>
          <w:lang w:eastAsia="en-US"/>
        </w:rPr>
        <w:t>3 4</w:t>
      </w:r>
      <w:r w:rsidR="00471B9C">
        <w:rPr>
          <w:sz w:val="28"/>
          <w:szCs w:val="28"/>
          <w:lang w:eastAsia="en-US"/>
        </w:rPr>
        <w:t>80</w:t>
      </w:r>
      <w:r w:rsidR="009718F7" w:rsidRPr="00632414">
        <w:rPr>
          <w:sz w:val="28"/>
          <w:szCs w:val="28"/>
          <w:lang w:eastAsia="en-US"/>
        </w:rPr>
        <w:t>,</w:t>
      </w:r>
      <w:r w:rsidR="00471B9C">
        <w:rPr>
          <w:sz w:val="28"/>
          <w:szCs w:val="28"/>
          <w:lang w:eastAsia="en-US"/>
        </w:rPr>
        <w:t>5</w:t>
      </w:r>
      <w:r w:rsidRPr="00632414">
        <w:rPr>
          <w:sz w:val="28"/>
          <w:szCs w:val="28"/>
          <w:lang w:eastAsia="en-US"/>
        </w:rPr>
        <w:t xml:space="preserve"> млн. руб.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4 178,9 млн. рублей </w:t>
      </w:r>
      <w:r w:rsidR="00447281" w:rsidRPr="00632414">
        <w:rPr>
          <w:sz w:val="28"/>
          <w:szCs w:val="28"/>
          <w:lang w:eastAsia="en-US"/>
        </w:rPr>
        <w:t>–</w:t>
      </w:r>
      <w:r w:rsidRPr="00632414">
        <w:rPr>
          <w:sz w:val="28"/>
          <w:szCs w:val="28"/>
          <w:lang w:eastAsia="en-US"/>
        </w:rPr>
        <w:t xml:space="preserve"> консервативный вариант, </w:t>
      </w:r>
      <w:r w:rsidR="009718F7" w:rsidRPr="00632414">
        <w:rPr>
          <w:sz w:val="28"/>
          <w:szCs w:val="28"/>
          <w:lang w:eastAsia="en-US"/>
        </w:rPr>
        <w:t>3 455,3</w:t>
      </w:r>
      <w:r w:rsidRPr="00632414">
        <w:rPr>
          <w:sz w:val="28"/>
          <w:szCs w:val="28"/>
          <w:lang w:eastAsia="en-US"/>
        </w:rPr>
        <w:t xml:space="preserve"> млн. рублей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4 178,9 млн. рублей – консервативный вариант, </w:t>
      </w:r>
      <w:r w:rsidR="00BE4709" w:rsidRPr="00632414">
        <w:rPr>
          <w:sz w:val="28"/>
          <w:szCs w:val="28"/>
          <w:lang w:eastAsia="en-US"/>
        </w:rPr>
        <w:t>3 470,7</w:t>
      </w:r>
      <w:r w:rsidRPr="00632414">
        <w:rPr>
          <w:sz w:val="28"/>
          <w:szCs w:val="28"/>
          <w:lang w:eastAsia="en-US"/>
        </w:rPr>
        <w:t xml:space="preserve"> – базовый вариант.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Формирование расходных обязательств бюджета города на 2021 год и на плановый период 2022-2024 годов основано на подходах, при которых в качестве «базовых» по текущим расходам на 2022-2024 годы приняты утвержденные бюджетные ассигнования на 2021 год.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Доля программных расходов в общей сумме расходов составила в 2022 году 99%, в 2023 -2024 годах доля программных расходов сохранится.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</w:t>
      </w:r>
      <w:proofErr w:type="spellStart"/>
      <w:r w:rsidRPr="00632414">
        <w:rPr>
          <w:color w:val="000000"/>
          <w:sz w:val="28"/>
          <w:szCs w:val="28"/>
        </w:rPr>
        <w:t>остростоящие</w:t>
      </w:r>
      <w:proofErr w:type="spellEnd"/>
      <w:r w:rsidRPr="00632414">
        <w:rPr>
          <w:color w:val="000000"/>
          <w:sz w:val="28"/>
          <w:szCs w:val="28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- в сфере капитального ремонта дорог местного значения – ремонт путепровода через железнодорожные пути, завершение ремонта 1-го участка улицы Романа </w:t>
      </w:r>
      <w:proofErr w:type="spellStart"/>
      <w:r w:rsidRPr="00632414">
        <w:rPr>
          <w:color w:val="000000"/>
          <w:sz w:val="28"/>
          <w:szCs w:val="28"/>
        </w:rPr>
        <w:t>Кузоваткина</w:t>
      </w:r>
      <w:proofErr w:type="spellEnd"/>
      <w:r w:rsidRPr="00632414">
        <w:rPr>
          <w:color w:val="000000"/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Прогноз социально-экономического развития города Пыть-Яха на 2022-2024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3340B8" w:rsidRPr="00632414" w:rsidRDefault="003340B8" w:rsidP="003340B8">
      <w:pPr>
        <w:ind w:firstLine="567"/>
        <w:jc w:val="both"/>
        <w:rPr>
          <w:sz w:val="28"/>
          <w:szCs w:val="28"/>
        </w:rPr>
      </w:pPr>
    </w:p>
    <w:p w:rsidR="00216681" w:rsidRPr="00632414" w:rsidRDefault="00216681" w:rsidP="003340B8">
      <w:pPr>
        <w:pStyle w:val="a5"/>
        <w:spacing w:line="360" w:lineRule="auto"/>
        <w:jc w:val="both"/>
        <w:rPr>
          <w:sz w:val="28"/>
          <w:szCs w:val="28"/>
        </w:rPr>
      </w:pPr>
    </w:p>
    <w:p w:rsidR="005A6EBC" w:rsidRPr="00632414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 </w:t>
      </w:r>
    </w:p>
    <w:p w:rsidR="00152F85" w:rsidRPr="00632414" w:rsidRDefault="00152F85" w:rsidP="00003EA8">
      <w:pPr>
        <w:pStyle w:val="a4"/>
        <w:rPr>
          <w:sz w:val="28"/>
          <w:szCs w:val="28"/>
        </w:rPr>
        <w:sectPr w:rsidR="00152F85" w:rsidRPr="00632414" w:rsidSect="00DD03AC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361"/>
          <w:cols w:space="708"/>
          <w:titlePg/>
          <w:docGrid w:linePitch="360"/>
        </w:sectPr>
      </w:pP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632414">
        <w:rPr>
          <w:bCs/>
          <w:sz w:val="28"/>
          <w:szCs w:val="28"/>
        </w:rPr>
        <w:t>Приложение</w:t>
      </w:r>
      <w:r w:rsidR="00A92EDF" w:rsidRPr="00632414">
        <w:rPr>
          <w:bCs/>
          <w:sz w:val="28"/>
          <w:szCs w:val="28"/>
        </w:rPr>
        <w:t xml:space="preserve"> №2</w:t>
      </w: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632414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города Пыть-Яха</w:t>
      </w:r>
    </w:p>
    <w:p w:rsidR="00AB1AA0" w:rsidRPr="001E149C" w:rsidRDefault="001E149C" w:rsidP="001E149C">
      <w:pPr>
        <w:jc w:val="both"/>
        <w:rPr>
          <w:sz w:val="28"/>
          <w:szCs w:val="28"/>
        </w:rPr>
      </w:pP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149C">
        <w:rPr>
          <w:sz w:val="28"/>
          <w:szCs w:val="28"/>
        </w:rPr>
        <w:t>от 15.11.2021 № 2155-ра</w:t>
      </w:r>
    </w:p>
    <w:p w:rsidR="00BB359B" w:rsidRPr="00632414" w:rsidRDefault="00BB359B" w:rsidP="00AB1AA0">
      <w:pPr>
        <w:jc w:val="center"/>
        <w:rPr>
          <w:b/>
        </w:rPr>
      </w:pP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муниципального о</w:t>
      </w:r>
      <w:r w:rsidR="00FD1D4F" w:rsidRPr="00632414">
        <w:rPr>
          <w:bCs/>
          <w:sz w:val="28"/>
          <w:szCs w:val="28"/>
        </w:rPr>
        <w:t xml:space="preserve">бразования городской округ </w:t>
      </w:r>
      <w:r w:rsidRPr="00632414">
        <w:rPr>
          <w:bCs/>
          <w:sz w:val="28"/>
          <w:szCs w:val="28"/>
        </w:rPr>
        <w:t>Пыть-Ях на 20</w:t>
      </w:r>
      <w:r w:rsidR="00AA4294" w:rsidRPr="00632414">
        <w:rPr>
          <w:bCs/>
          <w:sz w:val="28"/>
          <w:szCs w:val="28"/>
        </w:rPr>
        <w:t>2</w:t>
      </w:r>
      <w:r w:rsidR="00481B04" w:rsidRPr="00632414">
        <w:rPr>
          <w:bCs/>
          <w:sz w:val="28"/>
          <w:szCs w:val="28"/>
        </w:rPr>
        <w:t>2</w:t>
      </w:r>
      <w:r w:rsidR="00CA1BDE" w:rsidRPr="00632414">
        <w:rPr>
          <w:bCs/>
          <w:sz w:val="28"/>
          <w:szCs w:val="28"/>
        </w:rPr>
        <w:t xml:space="preserve"> год и на плановый период </w:t>
      </w:r>
      <w:r w:rsidR="00505144" w:rsidRPr="00632414">
        <w:rPr>
          <w:bCs/>
          <w:sz w:val="28"/>
          <w:szCs w:val="28"/>
        </w:rPr>
        <w:t>202</w:t>
      </w:r>
      <w:r w:rsidR="00481B04" w:rsidRPr="00632414">
        <w:rPr>
          <w:bCs/>
          <w:sz w:val="28"/>
          <w:szCs w:val="28"/>
        </w:rPr>
        <w:t>3</w:t>
      </w:r>
      <w:r w:rsidR="00505144" w:rsidRPr="00632414">
        <w:rPr>
          <w:bCs/>
          <w:sz w:val="28"/>
          <w:szCs w:val="28"/>
        </w:rPr>
        <w:t xml:space="preserve"> и 202</w:t>
      </w:r>
      <w:r w:rsidR="00481B04" w:rsidRPr="00632414">
        <w:rPr>
          <w:bCs/>
          <w:sz w:val="28"/>
          <w:szCs w:val="28"/>
        </w:rPr>
        <w:t>4</w:t>
      </w:r>
      <w:r w:rsidR="00CA1BDE" w:rsidRPr="00632414">
        <w:rPr>
          <w:bCs/>
          <w:sz w:val="28"/>
          <w:szCs w:val="28"/>
        </w:rPr>
        <w:t xml:space="preserve"> г</w:t>
      </w:r>
      <w:r w:rsidR="00505144" w:rsidRPr="00632414">
        <w:rPr>
          <w:bCs/>
          <w:sz w:val="28"/>
          <w:szCs w:val="28"/>
        </w:rPr>
        <w:t>одов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056"/>
        <w:gridCol w:w="1056"/>
        <w:gridCol w:w="1148"/>
        <w:gridCol w:w="1234"/>
        <w:gridCol w:w="1063"/>
        <w:gridCol w:w="1205"/>
        <w:gridCol w:w="1063"/>
        <w:gridCol w:w="1205"/>
        <w:gridCol w:w="1063"/>
      </w:tblGrid>
      <w:tr w:rsidR="00AB6398" w:rsidRPr="00632414" w:rsidTr="0050728E">
        <w:trPr>
          <w:trHeight w:val="345"/>
          <w:jc w:val="center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Показатели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Единица измерения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148" w:type="dxa"/>
            <w:shd w:val="clear" w:color="auto" w:fill="auto"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прогноз</w:t>
            </w:r>
          </w:p>
        </w:tc>
      </w:tr>
      <w:tr w:rsidR="00AB6398" w:rsidRPr="00632414" w:rsidTr="0050728E">
        <w:trPr>
          <w:trHeight w:val="285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2019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</w:t>
            </w:r>
            <w:r w:rsidR="00AB0C2C" w:rsidRPr="00632414">
              <w:rPr>
                <w:bCs/>
              </w:rPr>
              <w:t>20</w:t>
            </w:r>
          </w:p>
        </w:tc>
        <w:tc>
          <w:tcPr>
            <w:tcW w:w="1148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</w:t>
            </w:r>
            <w:r w:rsidR="00AB0C2C" w:rsidRPr="00632414">
              <w:rPr>
                <w:bCs/>
              </w:rPr>
              <w:t>1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</w:t>
            </w:r>
            <w:r w:rsidR="00AB0C2C" w:rsidRPr="00632414">
              <w:rPr>
                <w:bCs/>
              </w:rPr>
              <w:t>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2023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2024</w:t>
            </w:r>
          </w:p>
        </w:tc>
      </w:tr>
      <w:tr w:rsidR="003B0779" w:rsidRPr="00632414" w:rsidTr="0050728E">
        <w:trPr>
          <w:trHeight w:val="562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48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</w:tr>
      <w:tr w:rsidR="003B077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Население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(в среднегодовом исчислении)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39,51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39,62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39,44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трудоспособного возраста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24,18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23,86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24,22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24,24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Численность населения старше трудоспособного возраста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6,11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6,39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76,51</w:t>
            </w:r>
          </w:p>
        </w:tc>
      </w:tr>
      <w:tr w:rsidR="00C46654" w:rsidRPr="00632414" w:rsidTr="0050728E">
        <w:trPr>
          <w:trHeight w:val="7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рождаемости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12,80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Суммарный коэффициент рождаемости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2,06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смертности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Миграционный прирост (убыль)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-0,35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-0,23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-0,15</w:t>
            </w:r>
          </w:p>
        </w:tc>
      </w:tr>
      <w:tr w:rsidR="00ED68C7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632414" w:rsidRDefault="00DB69B6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ED68C7" w:rsidRPr="00632414" w:rsidRDefault="00ED68C7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Промышленное производство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21 029,77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19 981,69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19 598,90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19 884,70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19 965,46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20 608,56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20 701,99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21 338,68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21 524,56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86,34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/>
              </w:rPr>
            </w:pPr>
            <w:r w:rsidRPr="00632414">
              <w:rPr>
                <w:bCs/>
                <w:i/>
              </w:rPr>
              <w:t>по видам экономической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15 234,59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14 639,36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14 192,60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14 306,14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14 806,86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14 909,38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15 295,48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15 490,85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2.3.1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113,05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</w:tr>
      <w:tr w:rsidR="0050728E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4 279,25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4 107,16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4 398,80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4 530,76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4 526,37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4 711,99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4 702,89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4 900,41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</w:tr>
      <w:tr w:rsidR="0050728E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966,19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975,09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761,30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549,74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260,08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2.6.1</w:t>
            </w:r>
          </w:p>
        </w:tc>
        <w:tc>
          <w:tcPr>
            <w:tcW w:w="3402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44,84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91,29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Потребление электроэнергии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63241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138,87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</w:tr>
      <w:tr w:rsidR="00013629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руб./</w:t>
            </w:r>
            <w:proofErr w:type="spellStart"/>
            <w:r w:rsidRPr="0063241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1 876,07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2 046,68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</w:tr>
      <w:tr w:rsidR="00013629" w:rsidRPr="00632414" w:rsidTr="0050728E">
        <w:trPr>
          <w:trHeight w:val="6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2.9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за период с начала года</w:t>
            </w:r>
            <w:r w:rsidRPr="00632414">
              <w:rPr>
                <w:bCs/>
                <w:sz w:val="20"/>
                <w:szCs w:val="20"/>
              </w:rPr>
              <w:br/>
              <w:t>к соотв. периоду</w:t>
            </w:r>
            <w:r w:rsidRPr="0063241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109,09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</w:tr>
      <w:tr w:rsidR="0001362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Сельское хозяйство 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сельского хозяйства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215,30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274,7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287,8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297,15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309,48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308,47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322,62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320,81</w:t>
            </w:r>
          </w:p>
        </w:tc>
      </w:tr>
      <w:tr w:rsidR="00E95FEA" w:rsidRPr="00632414" w:rsidTr="00DA1411">
        <w:trPr>
          <w:cantSplit/>
          <w:trHeight w:val="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99,0</w:t>
            </w:r>
            <w:r w:rsidR="004554B6"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99,4</w:t>
            </w:r>
            <w:r w:rsidR="004554B6"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</w:t>
            </w:r>
            <w:r w:rsidR="004554B6"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растениеводства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99,32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132,09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135,92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135,52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141,22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140,54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147,29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146,16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88,20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119,5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98,77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98,94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животноводства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115,98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148,3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155,72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161,79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161,63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168,26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167,94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175,33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174,65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99,24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Строительство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1 501,88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1 555,95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1 622,86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1 621,30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1 691,02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1 692,64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1 762,04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1 768,81</w:t>
            </w:r>
          </w:p>
        </w:tc>
      </w:tr>
      <w:tr w:rsidR="00F901C1" w:rsidRPr="00632414" w:rsidTr="00DA1411">
        <w:trPr>
          <w:trHeight w:val="844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104,40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Ввод в действие жилых домов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17,00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35,5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Торговля и услуги населению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декабрю</w:t>
            </w:r>
            <w:r w:rsidRPr="0063241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3 212,46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3 925,93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4 246,86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4 420,99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4 606,67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4 575,75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4 795,54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4 758,78</w:t>
            </w:r>
          </w:p>
        </w:tc>
      </w:tr>
      <w:tr w:rsidR="00F901C1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100,19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436,80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452,09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467,91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483,82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500,27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510,50</w:t>
            </w:r>
          </w:p>
        </w:tc>
      </w:tr>
      <w:tr w:rsidR="00F901C1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99,81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632414">
              <w:rPr>
                <w:b/>
                <w:bCs/>
              </w:rPr>
              <w:t>микропредприятия</w:t>
            </w:r>
            <w:proofErr w:type="spellEnd"/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 xml:space="preserve"> (на конец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1 399,00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1 413,00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1 420,10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1 434,30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1 441,40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1 448,60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1 455,80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>) (без внешних совместителей)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4,05</w:t>
            </w:r>
          </w:p>
        </w:tc>
      </w:tr>
      <w:tr w:rsidR="00F901C1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Инвестиции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Инвестиции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2 056,61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3 549,67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3 646,28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3 322,36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3 349,61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3 581,12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3 641,27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3 629,31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3 740,53</w:t>
            </w:r>
          </w:p>
        </w:tc>
      </w:tr>
      <w:tr w:rsidR="00514A64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163,45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97,28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  <w:r w:rsidR="00013629" w:rsidRPr="00632414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</w:tr>
      <w:tr w:rsidR="00514A64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Инвестиции в основной капитал по источникам</w:t>
            </w:r>
            <w:r w:rsidRPr="0063241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1 713,84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2 958,06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3 314,80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3 020,33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3 045,10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3 255,56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3 310,25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3 299,38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3 400,49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Собственные средства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1 597,14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1 968,41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2 136,99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2 344,74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2 369,51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2 572,64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2 627,33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2 822,71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2 921,51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Привлеченные средства, из них: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банков,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иностранных банков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заемные средства других организаций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бюджетные средства,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59,50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193,11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68,43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507,87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из местных бюджетов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013629" w:rsidRPr="00632414" w:rsidTr="0050728E">
        <w:trPr>
          <w:trHeight w:val="34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8F2A5D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Бюджет муниципального образования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Доходы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2 996,30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4 649,80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4 083,50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4 047,52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3 439,60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3 417,00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3 372,10</w:t>
            </w:r>
          </w:p>
        </w:tc>
      </w:tr>
      <w:tr w:rsidR="00247DB9" w:rsidRPr="00632414" w:rsidTr="0050728E">
        <w:trPr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и неналоговые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1 306,30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1 349,70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1 339,68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1 412,80</w:t>
            </w:r>
          </w:p>
        </w:tc>
      </w:tr>
      <w:tr w:rsidR="00247DB9" w:rsidRPr="00632414" w:rsidTr="0050728E">
        <w:trPr>
          <w:trHeight w:val="36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1 003,50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1 096,50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1 145,90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1 092,65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1 187,70</w:t>
            </w:r>
          </w:p>
        </w:tc>
      </w:tr>
      <w:tr w:rsidR="00247DB9" w:rsidRPr="00632414" w:rsidTr="0050728E">
        <w:trPr>
          <w:trHeight w:val="19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754,20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807,00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842,04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882,10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181,80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141,14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</w:tr>
      <w:tr w:rsidR="00247DB9" w:rsidRPr="00632414" w:rsidTr="0050728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17,32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56,60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302,80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253,20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237,20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225,20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Безвозмездные поступления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3 300,10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2 690,20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2 707,85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субсидии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1 154,00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844,40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878,49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913,63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субвенции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1 330,70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1 482,40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1 467,00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1 688,38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1 511,60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1 781,61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1 506,90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из бюджета субъекта РФ,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431,80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293,30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331,60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4 615,10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4 832,60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4 118,66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</w:t>
            </w:r>
            <w:r w:rsidR="00EE70C8" w:rsidRPr="00A022B2">
              <w:rPr>
                <w:sz w:val="20"/>
                <w:szCs w:val="20"/>
              </w:rPr>
              <w:t> 480,50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3 455,30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3 470,70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468,60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401,08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46</w:t>
            </w:r>
            <w:r w:rsidR="00EE70C8" w:rsidRPr="00A022B2">
              <w:rPr>
                <w:sz w:val="20"/>
                <w:szCs w:val="20"/>
              </w:rPr>
              <w:t>5</w:t>
            </w:r>
            <w:r w:rsidRPr="00A022B2">
              <w:rPr>
                <w:sz w:val="20"/>
                <w:szCs w:val="20"/>
              </w:rPr>
              <w:t>,</w:t>
            </w:r>
            <w:r w:rsidR="00EE70C8" w:rsidRPr="00A022B2">
              <w:rPr>
                <w:sz w:val="20"/>
                <w:szCs w:val="20"/>
              </w:rPr>
              <w:t>1</w:t>
            </w:r>
            <w:r w:rsidRPr="00A022B2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515,70</w:t>
            </w:r>
          </w:p>
        </w:tc>
      </w:tr>
      <w:tr w:rsidR="00247DB9" w:rsidRPr="00632414" w:rsidTr="0050728E">
        <w:trPr>
          <w:trHeight w:val="37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247DB9" w:rsidRPr="00632414" w:rsidTr="0050728E">
        <w:trPr>
          <w:trHeight w:val="25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294,40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268,80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306,89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EE70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247DB9" w:rsidRPr="00632414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6</w:t>
            </w:r>
            <w:r w:rsidR="00247DB9"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259,10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1 409,70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1 136,80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927,42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201,10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1 700,10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1 864,80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2 045,70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1 996,60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2 012,60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161,60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241,50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112,40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114,80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136,40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123,70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480,90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133,25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0,90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Дефицит(-), профицит(+)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-1 051,30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-749,10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-71,14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-98,60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</w:pPr>
            <w:r w:rsidRPr="00632414">
              <w:t>Муниципальный долг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61,20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Денежные доходы населения</w:t>
            </w:r>
          </w:p>
        </w:tc>
      </w:tr>
      <w:tr w:rsidR="008F2A5D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A5D" w:rsidRPr="00632414" w:rsidRDefault="008F2A5D" w:rsidP="008F2A5D">
            <w:r w:rsidRPr="00632414">
              <w:t>Среднедушевые денежные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34 900,62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37 836,81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40 970,01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43 640,89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43 673,07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46 454,06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46 680,61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49 541,43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49 863,79</w:t>
            </w:r>
          </w:p>
        </w:tc>
      </w:tr>
      <w:tr w:rsidR="008F2A5D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A5D" w:rsidRPr="00632414" w:rsidRDefault="008F2A5D" w:rsidP="008F2A5D">
            <w:r w:rsidRPr="00632414">
              <w:t>Реальные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102,71</w:t>
            </w:r>
          </w:p>
        </w:tc>
      </w:tr>
      <w:tr w:rsidR="008F2A5D" w:rsidRPr="0063241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r w:rsidRPr="00632414"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2,31</w:t>
            </w:r>
          </w:p>
        </w:tc>
      </w:tr>
      <w:tr w:rsidR="00013629" w:rsidRPr="00632414" w:rsidTr="0050728E">
        <w:trPr>
          <w:trHeight w:val="22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45705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Труд и занятость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рабочей силы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25 906,00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25 770,00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25 970,00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26 030,00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22 070,00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22 090,00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68 225,70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71 278,70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76 553,32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81 069,97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81 299,63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86 096,31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86 665,41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91 520,38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92 385,32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Реальная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</w:tr>
      <w:tr w:rsidR="00545705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Уровень зарегистрированной безработицы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572,00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50,00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Фонд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12 469,99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13 452,01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14 568,53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15 530,05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15 559,19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16 539,50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16 632,77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17 647,65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17 780,43</w:t>
            </w:r>
          </w:p>
        </w:tc>
      </w:tr>
      <w:tr w:rsidR="00545705" w:rsidRPr="009824D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Темп роста фонда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108,30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545705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065343">
      <w:pgSz w:w="16838" w:h="11906" w:orient="landscape" w:code="9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477" w:rsidRDefault="003E2477">
      <w:r>
        <w:separator/>
      </w:r>
    </w:p>
  </w:endnote>
  <w:endnote w:type="continuationSeparator" w:id="0">
    <w:p w:rsidR="003E2477" w:rsidRDefault="003E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477" w:rsidRDefault="003E2477">
      <w:r>
        <w:separator/>
      </w:r>
    </w:p>
  </w:footnote>
  <w:footnote w:type="continuationSeparator" w:id="0">
    <w:p w:rsidR="003E2477" w:rsidRDefault="003E2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D03AC">
      <w:rPr>
        <w:rStyle w:val="af"/>
        <w:noProof/>
      </w:rPr>
      <w:t>362</w:t>
    </w:r>
    <w:r>
      <w:rPr>
        <w:rStyle w:val="af"/>
      </w:rPr>
      <w:fldChar w:fldCharType="end"/>
    </w:r>
  </w:p>
  <w:p w:rsidR="00AB6398" w:rsidRDefault="00AB63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3DFA"/>
    <w:rsid w:val="00065343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37B23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09BE"/>
    <w:rsid w:val="0018085D"/>
    <w:rsid w:val="001823C0"/>
    <w:rsid w:val="00192CF9"/>
    <w:rsid w:val="00195437"/>
    <w:rsid w:val="001A1CFD"/>
    <w:rsid w:val="001A2EBB"/>
    <w:rsid w:val="001A627B"/>
    <w:rsid w:val="001A6D19"/>
    <w:rsid w:val="001A7A70"/>
    <w:rsid w:val="001C0D4D"/>
    <w:rsid w:val="001C5BDA"/>
    <w:rsid w:val="001C6803"/>
    <w:rsid w:val="001D2C41"/>
    <w:rsid w:val="001D5EDB"/>
    <w:rsid w:val="001D778E"/>
    <w:rsid w:val="001E149C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47DB9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6F75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47FF7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2477"/>
    <w:rsid w:val="003E47FF"/>
    <w:rsid w:val="003E4C95"/>
    <w:rsid w:val="003E5880"/>
    <w:rsid w:val="003E7A38"/>
    <w:rsid w:val="003F24F4"/>
    <w:rsid w:val="003F2BD3"/>
    <w:rsid w:val="003F412D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379CA"/>
    <w:rsid w:val="00441CD7"/>
    <w:rsid w:val="00447281"/>
    <w:rsid w:val="00447F69"/>
    <w:rsid w:val="00451348"/>
    <w:rsid w:val="00452B91"/>
    <w:rsid w:val="004554B6"/>
    <w:rsid w:val="00455FD3"/>
    <w:rsid w:val="00456947"/>
    <w:rsid w:val="00465577"/>
    <w:rsid w:val="00471B9C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0728E"/>
    <w:rsid w:val="005140E7"/>
    <w:rsid w:val="00514A64"/>
    <w:rsid w:val="00517C9D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36F"/>
    <w:rsid w:val="00577A15"/>
    <w:rsid w:val="0058041A"/>
    <w:rsid w:val="0058045D"/>
    <w:rsid w:val="00582257"/>
    <w:rsid w:val="00583A3C"/>
    <w:rsid w:val="00590D66"/>
    <w:rsid w:val="00593A3D"/>
    <w:rsid w:val="00596A70"/>
    <w:rsid w:val="005A2A78"/>
    <w:rsid w:val="005A2F17"/>
    <w:rsid w:val="005A66AC"/>
    <w:rsid w:val="005A6EBC"/>
    <w:rsid w:val="005A7ED5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150D"/>
    <w:rsid w:val="005E223E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BE2"/>
    <w:rsid w:val="00614C1E"/>
    <w:rsid w:val="006151D9"/>
    <w:rsid w:val="00620ABB"/>
    <w:rsid w:val="0062178F"/>
    <w:rsid w:val="0062295E"/>
    <w:rsid w:val="00623C2D"/>
    <w:rsid w:val="00625D7F"/>
    <w:rsid w:val="00632414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67DA"/>
    <w:rsid w:val="006C7436"/>
    <w:rsid w:val="006D3440"/>
    <w:rsid w:val="006D7096"/>
    <w:rsid w:val="006E6304"/>
    <w:rsid w:val="006F0876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138E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6B6B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341C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D79F6"/>
    <w:rsid w:val="008E6AED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18F7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022B2"/>
    <w:rsid w:val="00A07AC0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1C22"/>
    <w:rsid w:val="00AD3EE9"/>
    <w:rsid w:val="00AD52E7"/>
    <w:rsid w:val="00AD77FC"/>
    <w:rsid w:val="00AE19E5"/>
    <w:rsid w:val="00AE55CE"/>
    <w:rsid w:val="00AE784A"/>
    <w:rsid w:val="00AF071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24B56"/>
    <w:rsid w:val="00B36725"/>
    <w:rsid w:val="00B37A2A"/>
    <w:rsid w:val="00B50193"/>
    <w:rsid w:val="00B51DFB"/>
    <w:rsid w:val="00B52779"/>
    <w:rsid w:val="00B5384B"/>
    <w:rsid w:val="00B65DBA"/>
    <w:rsid w:val="00B665EF"/>
    <w:rsid w:val="00B80CCA"/>
    <w:rsid w:val="00B83591"/>
    <w:rsid w:val="00B86C15"/>
    <w:rsid w:val="00B95352"/>
    <w:rsid w:val="00B97845"/>
    <w:rsid w:val="00BA05D6"/>
    <w:rsid w:val="00BA743D"/>
    <w:rsid w:val="00BB019C"/>
    <w:rsid w:val="00BB359B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D589E"/>
    <w:rsid w:val="00BD7793"/>
    <w:rsid w:val="00BE4709"/>
    <w:rsid w:val="00BE7ADE"/>
    <w:rsid w:val="00BF179F"/>
    <w:rsid w:val="00BF4913"/>
    <w:rsid w:val="00BF76F0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3521"/>
    <w:rsid w:val="00C456B0"/>
    <w:rsid w:val="00C45C4F"/>
    <w:rsid w:val="00C46654"/>
    <w:rsid w:val="00C46713"/>
    <w:rsid w:val="00C5065D"/>
    <w:rsid w:val="00C50C9F"/>
    <w:rsid w:val="00C50DF1"/>
    <w:rsid w:val="00C51FE0"/>
    <w:rsid w:val="00C56EB7"/>
    <w:rsid w:val="00C60F1B"/>
    <w:rsid w:val="00C615F4"/>
    <w:rsid w:val="00C61B89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D18DC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84C88"/>
    <w:rsid w:val="00D9212A"/>
    <w:rsid w:val="00D94D3E"/>
    <w:rsid w:val="00D97C70"/>
    <w:rsid w:val="00DA0D02"/>
    <w:rsid w:val="00DA1411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D03AC"/>
    <w:rsid w:val="00DE4501"/>
    <w:rsid w:val="00DE4A1C"/>
    <w:rsid w:val="00DE5485"/>
    <w:rsid w:val="00DF0AD5"/>
    <w:rsid w:val="00DF1B37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469B"/>
    <w:rsid w:val="00E24840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91797"/>
    <w:rsid w:val="00E917F7"/>
    <w:rsid w:val="00E92F43"/>
    <w:rsid w:val="00E947FF"/>
    <w:rsid w:val="00E95FEA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E70C8"/>
    <w:rsid w:val="00EF1CEE"/>
    <w:rsid w:val="00EF3708"/>
    <w:rsid w:val="00EF4151"/>
    <w:rsid w:val="00EF48F9"/>
    <w:rsid w:val="00EF7A49"/>
    <w:rsid w:val="00F04097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41CEF"/>
    <w:rsid w:val="00F6031C"/>
    <w:rsid w:val="00F629D2"/>
    <w:rsid w:val="00F6626D"/>
    <w:rsid w:val="00F6775B"/>
    <w:rsid w:val="00F70CD9"/>
    <w:rsid w:val="00F731CB"/>
    <w:rsid w:val="00F809AE"/>
    <w:rsid w:val="00F80D8C"/>
    <w:rsid w:val="00F8484B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0E02"/>
    <w:rsid w:val="00FB1DE5"/>
    <w:rsid w:val="00FB5535"/>
    <w:rsid w:val="00FC0F69"/>
    <w:rsid w:val="00FC2235"/>
    <w:rsid w:val="00FC3D77"/>
    <w:rsid w:val="00FC41E8"/>
    <w:rsid w:val="00FC6B51"/>
    <w:rsid w:val="00FC7E65"/>
    <w:rsid w:val="00FD0AA4"/>
    <w:rsid w:val="00FD1D4F"/>
    <w:rsid w:val="00FD20EB"/>
    <w:rsid w:val="00FD5A24"/>
    <w:rsid w:val="00FD7845"/>
    <w:rsid w:val="00FE1500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D9A3B-0E86-4E62-B1FC-EA665757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1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uiPriority w:val="99"/>
    <w:unhideWhenUsed/>
    <w:rsid w:val="00AB6398"/>
    <w:rPr>
      <w:color w:val="0563C1"/>
      <w:u w:val="single"/>
    </w:rPr>
  </w:style>
  <w:style w:type="character" w:styleId="af2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10">
    <w:name w:val="Заголовок 1 Знак"/>
    <w:link w:val="1"/>
    <w:rsid w:val="00A07AC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A07AC0"/>
    <w:rPr>
      <w:rFonts w:ascii="Arial" w:hAnsi="Arial"/>
      <w:b/>
      <w:i/>
      <w:sz w:val="24"/>
    </w:rPr>
  </w:style>
  <w:style w:type="character" w:customStyle="1" w:styleId="a6">
    <w:name w:val="Основной текст Знак"/>
    <w:link w:val="a5"/>
    <w:rsid w:val="00A07AC0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шаблон.dot</Template>
  <TotalTime>12</TotalTime>
  <Pages>27</Pages>
  <Words>5749</Words>
  <Characters>37263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Людмила Фатхиева</cp:lastModifiedBy>
  <cp:revision>5</cp:revision>
  <cp:lastPrinted>2022-07-19T15:09:00Z</cp:lastPrinted>
  <dcterms:created xsi:type="dcterms:W3CDTF">2021-11-16T05:55:00Z</dcterms:created>
  <dcterms:modified xsi:type="dcterms:W3CDTF">2022-07-19T15:09:00Z</dcterms:modified>
</cp:coreProperties>
</file>